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74BF5" w:rsidRPr="004D77C1" w:rsidRDefault="00574BF5" w:rsidP="00574BF5">
      <w:pPr>
        <w:pStyle w:val="1"/>
      </w:pPr>
    </w:p>
    <w:p w:rsidR="00FB001B" w:rsidRPr="004D77C1" w:rsidRDefault="00367816" w:rsidP="00367816">
      <w:pPr>
        <w:pStyle w:val="1"/>
      </w:pPr>
      <w:r w:rsidRPr="004D77C1">
        <w:t>ПРОТОКОЛ</w:t>
      </w:r>
      <w:r w:rsidR="00FB001B" w:rsidRPr="004D77C1">
        <w:rPr>
          <w:caps/>
        </w:rPr>
        <w:br/>
      </w:r>
      <w:r w:rsidR="00234932" w:rsidRPr="004D77C1">
        <w:t xml:space="preserve">измерений </w:t>
      </w:r>
      <w:r w:rsidRPr="004D77C1">
        <w:t>(</w:t>
      </w:r>
      <w:r w:rsidR="00234932" w:rsidRPr="004D77C1">
        <w:t>оценки</w:t>
      </w:r>
      <w:r w:rsidRPr="004D77C1">
        <w:t>)</w:t>
      </w:r>
      <w:r w:rsidR="00234932" w:rsidRPr="004D77C1">
        <w:t xml:space="preserve"> </w:t>
      </w:r>
      <w:r w:rsidR="00B628D2" w:rsidRPr="004D77C1">
        <w:t>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D77C1" w:rsidRDefault="00AB01D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11091/015-3А (11091/015)- М</w:t>
            </w:r>
          </w:p>
        </w:tc>
      </w:tr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883461">
            <w:pPr>
              <w:pStyle w:val="a9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22B17" w:rsidRPr="004D77C1" w:rsidRDefault="00E22B17" w:rsidP="00E22B17">
      <w:pPr>
        <w:rPr>
          <w:rStyle w:val="a7"/>
        </w:rPr>
      </w:pPr>
      <w:r w:rsidRPr="004D77C1">
        <w:rPr>
          <w:rStyle w:val="a7"/>
        </w:rPr>
        <w:t xml:space="preserve">1. Дата: </w:t>
      </w:r>
    </w:p>
    <w:p w:rsidR="00E22B17" w:rsidRPr="004D77C1" w:rsidRDefault="00E22B17" w:rsidP="00E22B17">
      <w:pPr>
        <w:rPr>
          <w:rStyle w:val="a7"/>
          <w:b w:val="0"/>
        </w:rPr>
      </w:pPr>
      <w:r w:rsidRPr="004D77C1">
        <w:rPr>
          <w:rStyle w:val="a7"/>
          <w:b w:val="0"/>
        </w:rPr>
        <w:t>1.1 Проведения измерений:</w:t>
      </w:r>
      <w:r w:rsidRPr="004D77C1">
        <w:t xml:space="preserve"> </w:t>
      </w:r>
      <w:fldSimple w:instr=" DOCVARIABLE izm_date \* MERGEFORMAT ">
        <w:r w:rsidR="002B550C">
          <w:t>18.11.2016</w:t>
        </w:r>
      </w:fldSimple>
    </w:p>
    <w:p w:rsidR="00E22B17" w:rsidRPr="004D77C1" w:rsidRDefault="00E22B17" w:rsidP="00E22B17">
      <w:pPr>
        <w:rPr>
          <w:b/>
        </w:rPr>
      </w:pPr>
      <w:r w:rsidRPr="004D77C1">
        <w:rPr>
          <w:rStyle w:val="a7"/>
          <w:b w:val="0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>
        <w:r w:rsidR="002B550C" w:rsidRPr="002B550C">
          <w:rPr>
            <w:bCs/>
          </w:rPr>
          <w:t>24</w:t>
        </w:r>
        <w:r w:rsidR="002B550C">
          <w:t>.11.2016</w:t>
        </w:r>
      </w:fldSimple>
    </w:p>
    <w:p w:rsidR="00801EA0" w:rsidRPr="004D77C1" w:rsidRDefault="00801EA0" w:rsidP="00801EA0">
      <w:pPr>
        <w:pStyle w:val="a6"/>
      </w:pPr>
      <w:r w:rsidRPr="004D77C1">
        <w:t>2. Сведения о работодателе:</w:t>
      </w:r>
    </w:p>
    <w:p w:rsidR="00801EA0" w:rsidRPr="004D77C1" w:rsidRDefault="00801EA0" w:rsidP="00801EA0">
      <w:r w:rsidRPr="004D77C1">
        <w:t>2.1. Наименование работодателя:</w:t>
      </w:r>
      <w:r w:rsidRPr="004D77C1">
        <w:rPr>
          <w:rStyle w:val="aa"/>
        </w:rPr>
        <w:t xml:space="preserve"> </w:t>
      </w:r>
      <w:fldSimple w:instr=" DOCVARIABLE rbtd_name \* MERGEFORMAT ">
        <w:r w:rsidR="00AB01D6" w:rsidRPr="00AB01D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2.2. Место нахождения и место осуществления деятельности работодателя:</w:t>
      </w:r>
      <w:r w:rsidRPr="004D77C1">
        <w:rPr>
          <w:rStyle w:val="aa"/>
        </w:rPr>
        <w:t xml:space="preserve"> </w:t>
      </w:r>
      <w:fldSimple w:instr=" DOCVARIABLE rbtd_adr \* MERGEFORMAT ">
        <w:r w:rsidR="00AB01D6" w:rsidRPr="00AB01D6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2.3. Наименование структурного подразделения:</w:t>
      </w:r>
      <w:r w:rsidRPr="004D77C1">
        <w:rPr>
          <w:rStyle w:val="aa"/>
        </w:rPr>
        <w:t xml:space="preserve"> </w:t>
      </w:r>
      <w:fldSimple w:instr=" DOCVARIABLE ceh_info \* MERGEFORMAT ">
        <w:r w:rsidR="00AB01D6" w:rsidRPr="00AB01D6">
          <w:rPr>
            <w:rStyle w:val="aa"/>
          </w:rPr>
          <w:t xml:space="preserve"> Бактериологическая лаборатория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pPr>
        <w:pStyle w:val="a6"/>
      </w:pPr>
      <w:r w:rsidRPr="004D77C1">
        <w:t>3. Сведения о рабочем месте:</w:t>
      </w:r>
    </w:p>
    <w:p w:rsidR="00801EA0" w:rsidRPr="004D77C1" w:rsidRDefault="00801EA0" w:rsidP="00801EA0">
      <w:r w:rsidRPr="004D77C1">
        <w:t>3.1. Номер рабочего места:</w:t>
      </w:r>
      <w:r w:rsidRPr="004D77C1">
        <w:rPr>
          <w:rStyle w:val="aa"/>
        </w:rPr>
        <w:t xml:space="preserve"> </w:t>
      </w:r>
      <w:fldSimple w:instr=" DOCVARIABLE rm_number \* MERGEFORMAT ">
        <w:r w:rsidR="00AB01D6" w:rsidRPr="00AB01D6">
          <w:rPr>
            <w:u w:val="single"/>
          </w:rPr>
          <w:t xml:space="preserve"> 11091/015-3А </w:t>
        </w:r>
        <w:r w:rsidR="00AB01D6">
          <w:t xml:space="preserve">(11091/015)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3.2. Наименование рабочего места:</w:t>
      </w:r>
      <w:r w:rsidRPr="004D77C1">
        <w:rPr>
          <w:rStyle w:val="aa"/>
        </w:rPr>
        <w:t xml:space="preserve"> </w:t>
      </w:r>
      <w:fldSimple w:instr=" DOCVARIABLE rm_name \* MERGEFORMAT ">
        <w:r w:rsidR="00AB01D6" w:rsidRPr="00AB01D6">
          <w:rPr>
            <w:rStyle w:val="aa"/>
          </w:rPr>
          <w:t xml:space="preserve"> Фельдшер-лаборант </w:t>
        </w:r>
      </w:fldSimple>
    </w:p>
    <w:p w:rsidR="00801EA0" w:rsidRPr="004D77C1" w:rsidRDefault="00801EA0" w:rsidP="00801EA0">
      <w:r w:rsidRPr="004D77C1">
        <w:t>3.3. Код по ОК 016-94:</w:t>
      </w:r>
      <w:r w:rsidRPr="004D77C1">
        <w:rPr>
          <w:rStyle w:val="aa"/>
        </w:rPr>
        <w:t xml:space="preserve"> </w:t>
      </w:r>
      <w:fldSimple w:instr=" DOCVARIABLE codeok \* MERGEFORMAT ">
        <w:r w:rsidR="00AB01D6" w:rsidRPr="00AB01D6">
          <w:rPr>
            <w:rStyle w:val="aa"/>
          </w:rPr>
          <w:t xml:space="preserve"> 27330 </w:t>
        </w:r>
      </w:fldSimple>
      <w:r w:rsidRPr="004D77C1">
        <w:rPr>
          <w:rStyle w:val="aa"/>
        </w:rPr>
        <w:t> </w:t>
      </w:r>
    </w:p>
    <w:p w:rsidR="00E22B17" w:rsidRPr="004D77C1" w:rsidRDefault="00E22B17" w:rsidP="00E22B17">
      <w:pPr>
        <w:pStyle w:val="a6"/>
      </w:pPr>
      <w:r w:rsidRPr="004D77C1">
        <w:t xml:space="preserve">4. Сведения о средствах измерения: </w:t>
      </w:r>
      <w:fldSimple w:instr=" DOCVARIABLE izm_tools \* MERGEFORMAT ">
        <w:r w:rsidR="00AB01D6" w:rsidRPr="00AB01D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E22B17" w:rsidRPr="004D77C1" w:rsidTr="00C9085E">
        <w:trPr>
          <w:jc w:val="center"/>
        </w:trPr>
        <w:tc>
          <w:tcPr>
            <w:tcW w:w="4678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3" w:name="si_table"/>
            <w:bookmarkEnd w:id="3"/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4" w:name="si_factory_num"/>
            <w:bookmarkEnd w:id="4"/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5" w:name="si_sertif"/>
            <w:bookmarkEnd w:id="5"/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E22B17" w:rsidRPr="004D77C1" w:rsidRDefault="00E22B17" w:rsidP="00E22B17">
            <w:pPr>
              <w:pStyle w:val="a8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6" w:name="si_end_date"/>
            <w:bookmarkEnd w:id="6"/>
            <w:r w:rsidRPr="004D77C1">
              <w:t>Погрешность измерения</w:t>
            </w:r>
          </w:p>
        </w:tc>
      </w:tr>
      <w:tr w:rsidR="002B550C" w:rsidRPr="004D77C1" w:rsidTr="00C9085E">
        <w:trPr>
          <w:jc w:val="center"/>
        </w:trPr>
        <w:tc>
          <w:tcPr>
            <w:tcW w:w="4678" w:type="dxa"/>
            <w:vAlign w:val="center"/>
          </w:tcPr>
          <w:p w:rsidR="002B550C" w:rsidRPr="004D77C1" w:rsidRDefault="002B550C" w:rsidP="002B550C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134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± 3 % по влажности; ± 0,2 ºС по температуре,± (0,05+0,05V) по скорости; ± 0.13 кПа (± 1 мм.рт.ст) по давлению</w:t>
            </w:r>
          </w:p>
        </w:tc>
      </w:tr>
      <w:tr w:rsidR="002B550C" w:rsidRPr="004D77C1" w:rsidTr="00C9085E">
        <w:trPr>
          <w:jc w:val="center"/>
        </w:trPr>
        <w:tc>
          <w:tcPr>
            <w:tcW w:w="4678" w:type="dxa"/>
            <w:vAlign w:val="center"/>
          </w:tcPr>
          <w:p w:rsidR="002B550C" w:rsidRDefault="002B550C" w:rsidP="002B550C">
            <w:pPr>
              <w:pStyle w:val="a8"/>
              <w:jc w:val="left"/>
            </w:pPr>
            <w:r>
              <w:t>Измеритель параметров микроклимата "Метеоскоп-М" (шаровой термометр)</w:t>
            </w:r>
          </w:p>
        </w:tc>
        <w:tc>
          <w:tcPr>
            <w:tcW w:w="1134" w:type="dxa"/>
            <w:vAlign w:val="center"/>
          </w:tcPr>
          <w:p w:rsidR="002B550C" w:rsidRDefault="002B550C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2B550C" w:rsidRDefault="002B550C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2B550C" w:rsidRDefault="002B550C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2B550C" w:rsidRDefault="002B550C" w:rsidP="00E22B17">
            <w:pPr>
              <w:pStyle w:val="a8"/>
            </w:pPr>
            <w:r>
              <w:t>ТНС индекс - ± 0,2 ºС, результирующая температура - ± 0,2 ºС, средняя температура поверхностей - ± 0,5 ºС, интенсивность теплового излучения - 10%</w:t>
            </w:r>
          </w:p>
        </w:tc>
      </w:tr>
    </w:tbl>
    <w:p w:rsidR="00234932" w:rsidRPr="004D77C1" w:rsidRDefault="00576095" w:rsidP="0092778A">
      <w:pPr>
        <w:pStyle w:val="a6"/>
      </w:pPr>
      <w:r w:rsidRPr="004D77C1">
        <w:t>5</w:t>
      </w:r>
      <w:r w:rsidR="00234932" w:rsidRPr="004D77C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B550C" w:rsidRPr="002B550C" w:rsidRDefault="006735DF" w:rsidP="00AD14A4">
      <w:r w:rsidRPr="004D77C1">
        <w:fldChar w:fldCharType="begin"/>
      </w:r>
      <w:r w:rsidR="00576095" w:rsidRPr="004D77C1">
        <w:instrText xml:space="preserve"> DOCVARIABLE izm_nd_new \* MERGEFORMAT </w:instrText>
      </w:r>
      <w:r w:rsidRPr="004D77C1">
        <w:fldChar w:fldCharType="separate"/>
      </w:r>
      <w:r w:rsidR="002B550C" w:rsidRPr="002B550C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2B550C" w:rsidRPr="002B550C" w:rsidRDefault="002B550C" w:rsidP="00AD14A4">
      <w:r w:rsidRPr="002B550C">
        <w:t>- Руководство по эксплуатации прибора контроля параметров воздушной среды Метеометра МЭС-200А ЯВША.416311.003 РЭ;</w:t>
      </w:r>
    </w:p>
    <w:p w:rsidR="002B550C" w:rsidRPr="002B550C" w:rsidRDefault="002B550C" w:rsidP="00AD14A4">
      <w:r w:rsidRPr="002B550C">
        <w:t>- Руководство по эксплуатации Метеоскоп-М БВЕК. 43 1110.04РЭ;</w:t>
      </w:r>
    </w:p>
    <w:p w:rsidR="002B550C" w:rsidRPr="002B550C" w:rsidRDefault="002B550C" w:rsidP="00AD14A4">
      <w:r w:rsidRPr="002B550C">
        <w:lastRenderedPageBreak/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4D77C1" w:rsidRDefault="002B550C" w:rsidP="00AD14A4">
      <w:r w:rsidRPr="002B550C">
        <w:t>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</w:t>
      </w:r>
      <w:r w:rsidR="006735DF" w:rsidRPr="004D77C1">
        <w:fldChar w:fldCharType="end"/>
      </w:r>
    </w:p>
    <w:p w:rsidR="00234932" w:rsidRPr="004D77C1" w:rsidRDefault="00B628D2" w:rsidP="00D57B4C">
      <w:pPr>
        <w:pStyle w:val="a6"/>
      </w:pPr>
      <w:r w:rsidRPr="004D77C1">
        <w:t>6</w:t>
      </w:r>
      <w:r w:rsidR="00234932" w:rsidRPr="004D77C1">
        <w:t xml:space="preserve">. </w:t>
      </w:r>
      <w:r w:rsidR="00D57B4C" w:rsidRPr="004D77C1">
        <w:t>Фактические и нормативные значения измеряемых параметров</w:t>
      </w:r>
      <w:r w:rsidR="00234932" w:rsidRPr="004D77C1">
        <w:t>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2126"/>
        <w:gridCol w:w="1276"/>
        <w:gridCol w:w="1417"/>
        <w:gridCol w:w="1134"/>
        <w:gridCol w:w="1394"/>
      </w:tblGrid>
      <w:tr w:rsidR="004A3174" w:rsidRPr="004D77C1" w:rsidTr="002B550C">
        <w:trPr>
          <w:tblHeader/>
          <w:jc w:val="center"/>
        </w:trPr>
        <w:tc>
          <w:tcPr>
            <w:tcW w:w="3119" w:type="dxa"/>
            <w:vAlign w:val="center"/>
          </w:tcPr>
          <w:p w:rsidR="004A3174" w:rsidRPr="004D77C1" w:rsidRDefault="004A3174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4A3174" w:rsidRPr="004D77C1" w:rsidRDefault="004A3174" w:rsidP="004A3174">
            <w:pPr>
              <w:pStyle w:val="a8"/>
            </w:pPr>
            <w:bookmarkStart w:id="10" w:name="result_column"/>
            <w:bookmarkEnd w:id="10"/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1" w:name="fact_column"/>
            <w:bookmarkEnd w:id="11"/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2" w:name="norm_column"/>
            <w:bookmarkEnd w:id="12"/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3" w:name="kut_column"/>
            <w:bookmarkEnd w:id="13"/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4" w:name="time_column"/>
            <w:bookmarkEnd w:id="14"/>
            <w:r w:rsidRPr="004D77C1">
              <w:t>Время пребывания, %</w:t>
            </w: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2126" w:type="dxa"/>
            <w:vAlign w:val="center"/>
          </w:tcPr>
          <w:p w:rsidR="002B550C" w:rsidRPr="004D77C1" w:rsidRDefault="002B550C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2B550C" w:rsidRPr="004D77C1" w:rsidRDefault="002B550C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2B550C" w:rsidRPr="004D77C1" w:rsidRDefault="002B550C" w:rsidP="00883461">
            <w:pPr>
              <w:pStyle w:val="a8"/>
            </w:pPr>
            <w:r>
              <w:t>Категория - Iб</w:t>
            </w:r>
          </w:p>
        </w:tc>
        <w:tc>
          <w:tcPr>
            <w:tcW w:w="1134" w:type="dxa"/>
            <w:vAlign w:val="center"/>
          </w:tcPr>
          <w:p w:rsidR="002B550C" w:rsidRPr="00671144" w:rsidRDefault="00671144" w:rsidP="00883461">
            <w:pPr>
              <w:pStyle w:val="a8"/>
              <w:rPr>
                <w:b/>
              </w:rPr>
            </w:pPr>
            <w:r w:rsidRPr="00671144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Pr="002B550C" w:rsidRDefault="002B550C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6" w:name="t_Iб_z1"/>
            <w:bookmarkEnd w:id="16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2B550C" w:rsidRPr="004D77C1" w:rsidRDefault="002B550C" w:rsidP="004A3174">
            <w:pPr>
              <w:pStyle w:val="a8"/>
            </w:pPr>
            <w:r>
              <w:t>23.1; 23.0; 23.9</w:t>
            </w:r>
          </w:p>
        </w:tc>
        <w:tc>
          <w:tcPr>
            <w:tcW w:w="1276" w:type="dxa"/>
            <w:vAlign w:val="center"/>
          </w:tcPr>
          <w:p w:rsidR="002B550C" w:rsidRPr="004D77C1" w:rsidRDefault="00671144" w:rsidP="00883461">
            <w:pPr>
              <w:pStyle w:val="a8"/>
            </w:pPr>
            <w:r>
              <w:t>23.3</w:t>
            </w:r>
          </w:p>
        </w:tc>
        <w:tc>
          <w:tcPr>
            <w:tcW w:w="1417" w:type="dxa"/>
            <w:vAlign w:val="center"/>
          </w:tcPr>
          <w:p w:rsidR="002B550C" w:rsidRDefault="00671144" w:rsidP="00883461">
            <w:pPr>
              <w:pStyle w:val="a8"/>
            </w:pPr>
            <w:r>
              <w:t>19.0-24.0</w:t>
            </w:r>
          </w:p>
        </w:tc>
        <w:tc>
          <w:tcPr>
            <w:tcW w:w="1134" w:type="dxa"/>
            <w:vAlign w:val="center"/>
          </w:tcPr>
          <w:p w:rsidR="002B550C" w:rsidRPr="004D77C1" w:rsidRDefault="0067114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7" w:name="skor_Iб_z1"/>
            <w:bookmarkEnd w:id="17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2B550C" w:rsidRPr="004D77C1" w:rsidRDefault="00671144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2B550C" w:rsidRDefault="00671144" w:rsidP="00883461">
            <w:pPr>
              <w:pStyle w:val="a8"/>
            </w:pPr>
            <w:r>
              <w:t>≤0.2</w:t>
            </w:r>
          </w:p>
        </w:tc>
        <w:tc>
          <w:tcPr>
            <w:tcW w:w="1134" w:type="dxa"/>
            <w:vAlign w:val="center"/>
          </w:tcPr>
          <w:p w:rsidR="002B550C" w:rsidRPr="004D77C1" w:rsidRDefault="00671144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8" w:name="vl_Iб_z1"/>
            <w:bookmarkEnd w:id="18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43.1; 43.9; 43.2</w:t>
            </w:r>
          </w:p>
        </w:tc>
        <w:tc>
          <w:tcPr>
            <w:tcW w:w="1276" w:type="dxa"/>
            <w:vAlign w:val="center"/>
          </w:tcPr>
          <w:p w:rsidR="002B550C" w:rsidRPr="004D77C1" w:rsidRDefault="00671144" w:rsidP="00883461">
            <w:pPr>
              <w:pStyle w:val="a8"/>
            </w:pPr>
            <w:r>
              <w:t>43.4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2B550C" w:rsidRPr="004D77C1" w:rsidRDefault="00671144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9" w:name="tepl_Iб_z1"/>
            <w:bookmarkEnd w:id="19"/>
            <w:r>
              <w:t>Интенсивность теплового излучения, Вт/м2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2</w:t>
            </w:r>
            <w:r w:rsidR="00671144">
              <w:t>2.4</w:t>
            </w:r>
          </w:p>
        </w:tc>
        <w:tc>
          <w:tcPr>
            <w:tcW w:w="1276" w:type="dxa"/>
            <w:vAlign w:val="center"/>
          </w:tcPr>
          <w:p w:rsidR="002B550C" w:rsidRPr="004D77C1" w:rsidRDefault="00671144" w:rsidP="00883461">
            <w:pPr>
              <w:pStyle w:val="a8"/>
            </w:pPr>
            <w:r>
              <w:t>22.4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2B550C" w:rsidRPr="004D77C1" w:rsidRDefault="0067114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20" w:name="doza_Iб_z1"/>
            <w:bookmarkEnd w:id="20"/>
            <w:r>
              <w:t>Экспозиционная доза теплового облучения, Вт ч</w:t>
            </w:r>
          </w:p>
        </w:tc>
        <w:tc>
          <w:tcPr>
            <w:tcW w:w="2126" w:type="dxa"/>
            <w:vAlign w:val="center"/>
          </w:tcPr>
          <w:p w:rsidR="002B550C" w:rsidRDefault="00D80C5B" w:rsidP="004A3174">
            <w:pPr>
              <w:pStyle w:val="a8"/>
            </w:pPr>
            <w:r>
              <w:t>12</w:t>
            </w:r>
            <w:r w:rsidR="00671144">
              <w:t>9.2</w:t>
            </w:r>
          </w:p>
        </w:tc>
        <w:tc>
          <w:tcPr>
            <w:tcW w:w="1276" w:type="dxa"/>
            <w:vAlign w:val="center"/>
          </w:tcPr>
          <w:p w:rsidR="002B550C" w:rsidRPr="004D77C1" w:rsidRDefault="00671144" w:rsidP="00883461">
            <w:pPr>
              <w:pStyle w:val="a8"/>
            </w:pPr>
            <w:r>
              <w:t>129.2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2B550C" w:rsidRPr="004D77C1" w:rsidRDefault="0067114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671144" w:rsidRPr="004D77C1" w:rsidTr="004A3174">
        <w:trPr>
          <w:jc w:val="center"/>
        </w:trPr>
        <w:tc>
          <w:tcPr>
            <w:tcW w:w="3119" w:type="dxa"/>
            <w:vAlign w:val="center"/>
          </w:tcPr>
          <w:p w:rsidR="00671144" w:rsidRPr="00671144" w:rsidRDefault="00671144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</w:t>
            </w:r>
            <w:bookmarkStart w:id="21" w:name="doza_max_ss"/>
            <w:bookmarkEnd w:id="21"/>
            <w:r>
              <w:rPr>
                <w:b/>
              </w:rPr>
              <w:t>доза теплового облучения, Вт ч:</w:t>
            </w:r>
          </w:p>
        </w:tc>
        <w:tc>
          <w:tcPr>
            <w:tcW w:w="2126" w:type="dxa"/>
            <w:vAlign w:val="center"/>
          </w:tcPr>
          <w:p w:rsidR="00671144" w:rsidRDefault="00671144" w:rsidP="004A3174">
            <w:pPr>
              <w:pStyle w:val="a8"/>
            </w:pPr>
            <w:r>
              <w:t>129.2</w:t>
            </w:r>
          </w:p>
        </w:tc>
        <w:tc>
          <w:tcPr>
            <w:tcW w:w="1276" w:type="dxa"/>
            <w:vAlign w:val="center"/>
          </w:tcPr>
          <w:p w:rsidR="00671144" w:rsidRDefault="00671144" w:rsidP="00883461">
            <w:pPr>
              <w:pStyle w:val="a8"/>
            </w:pPr>
            <w:r>
              <w:t>129.2</w:t>
            </w:r>
          </w:p>
        </w:tc>
        <w:tc>
          <w:tcPr>
            <w:tcW w:w="1417" w:type="dxa"/>
            <w:vAlign w:val="center"/>
          </w:tcPr>
          <w:p w:rsidR="00671144" w:rsidRDefault="00671144" w:rsidP="00883461">
            <w:pPr>
              <w:pStyle w:val="a8"/>
            </w:pPr>
          </w:p>
        </w:tc>
        <w:tc>
          <w:tcPr>
            <w:tcW w:w="1134" w:type="dxa"/>
            <w:vAlign w:val="center"/>
          </w:tcPr>
          <w:p w:rsidR="00671144" w:rsidRDefault="0067114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671144" w:rsidRDefault="00671144" w:rsidP="00883461">
            <w:pPr>
              <w:pStyle w:val="a8"/>
              <w:rPr>
                <w:b/>
              </w:rPr>
            </w:pPr>
          </w:p>
        </w:tc>
      </w:tr>
    </w:tbl>
    <w:p w:rsidR="00234932" w:rsidRPr="004D77C1" w:rsidRDefault="00234932" w:rsidP="00367816"/>
    <w:p w:rsidR="00D76DF8" w:rsidRPr="004D77C1" w:rsidRDefault="00B628D2" w:rsidP="00D76DF8">
      <w:r w:rsidRPr="004D77C1">
        <w:rPr>
          <w:rStyle w:val="a7"/>
        </w:rPr>
        <w:t>7</w:t>
      </w:r>
      <w:r w:rsidR="00D76DF8" w:rsidRPr="004D77C1">
        <w:rPr>
          <w:rStyle w:val="a7"/>
        </w:rPr>
        <w:t>. Заключение:</w:t>
      </w:r>
      <w:r w:rsidR="00D76DF8" w:rsidRPr="004D77C1">
        <w:rPr>
          <w:rStyle w:val="a7"/>
        </w:rPr>
        <w:br/>
      </w:r>
      <w:fldSimple w:instr=" DOCVARIABLE att_zakl \* MERGEFORMAT ">
        <w:r w:rsidR="00671144" w:rsidRPr="00671144">
          <w:rPr>
            <w:bCs/>
          </w:rPr>
          <w:t>-</w:t>
        </w:r>
        <w:r w:rsidR="00671144" w:rsidRPr="00671144">
          <w:t xml:space="preserve"> фактический уровень вредного фактора соответствует гигиеническим нормативам;</w:t>
        </w:r>
      </w:fldSimple>
      <w:r w:rsidR="00D76DF8" w:rsidRPr="004D77C1">
        <w:br/>
        <w:t xml:space="preserve">- класс условий труда - </w:t>
      </w:r>
      <w:fldSimple w:instr=" DOCVARIABLE class \* MERGEFORMAT ">
        <w:r w:rsidR="00671144">
          <w:t>2</w:t>
        </w:r>
      </w:fldSimple>
    </w:p>
    <w:p w:rsidR="006C28B3" w:rsidRPr="004D77C1" w:rsidRDefault="00B628D2" w:rsidP="00367816">
      <w:pPr>
        <w:spacing w:before="120"/>
        <w:rPr>
          <w:rStyle w:val="a7"/>
        </w:rPr>
      </w:pPr>
      <w:r w:rsidRPr="004D77C1">
        <w:rPr>
          <w:rStyle w:val="a7"/>
        </w:rPr>
        <w:t>8</w:t>
      </w:r>
      <w:r w:rsidR="006C28B3" w:rsidRPr="004D77C1">
        <w:rPr>
          <w:rStyle w:val="a7"/>
        </w:rPr>
        <w:t xml:space="preserve">. </w:t>
      </w:r>
      <w:r w:rsidR="00563E94" w:rsidRPr="004D77C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B550C" w:rsidTr="002B55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Митяева Ольга Александровна</w:t>
            </w:r>
          </w:p>
        </w:tc>
      </w:tr>
      <w:tr w:rsidR="00AA46ED" w:rsidRPr="002B550C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(Ф.И.О.)</w:t>
            </w:r>
          </w:p>
        </w:tc>
      </w:tr>
    </w:tbl>
    <w:p w:rsidR="007D1852" w:rsidRPr="004D77C1" w:rsidRDefault="007D1852" w:rsidP="00830D59">
      <w:pPr>
        <w:spacing w:before="120"/>
      </w:pPr>
    </w:p>
    <w:p w:rsidR="00E22B17" w:rsidRPr="004D77C1" w:rsidRDefault="00E22B17" w:rsidP="00E22B17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2B17" w:rsidRPr="002B550C" w:rsidTr="002B55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Лукичев Дмитрий Олегович</w:t>
            </w:r>
          </w:p>
        </w:tc>
      </w:tr>
      <w:tr w:rsidR="00E22B17" w:rsidRPr="002B550C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(Ф.И.О.)</w:t>
            </w:r>
          </w:p>
        </w:tc>
      </w:tr>
    </w:tbl>
    <w:p w:rsidR="00E22B17" w:rsidRPr="004D77C1" w:rsidRDefault="00E22B17" w:rsidP="00830D59">
      <w:pPr>
        <w:spacing w:before="120"/>
      </w:pPr>
    </w:p>
    <w:sectPr w:rsidR="00E22B17" w:rsidRPr="004D77C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50C" w:rsidRDefault="002B550C" w:rsidP="0076042D">
      <w:pPr>
        <w:pStyle w:val="a9"/>
      </w:pPr>
      <w:r>
        <w:separator/>
      </w:r>
    </w:p>
  </w:endnote>
  <w:endnote w:type="continuationSeparator" w:id="0">
    <w:p w:rsidR="002B550C" w:rsidRDefault="002B550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A3174" w:rsidTr="00C9085E">
      <w:tc>
        <w:tcPr>
          <w:tcW w:w="4821" w:type="dxa"/>
        </w:tcPr>
        <w:p w:rsidR="004A3174" w:rsidRPr="00C9085E" w:rsidRDefault="00AB01D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11091/015-3А (11091/015)- М</w:t>
          </w:r>
        </w:p>
      </w:tc>
      <w:tc>
        <w:tcPr>
          <w:tcW w:w="784" w:type="dxa"/>
        </w:tcPr>
        <w:p w:rsidR="004A3174" w:rsidRPr="00C9085E" w:rsidRDefault="004A3174" w:rsidP="00C9085E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4A3174" w:rsidRPr="00C9085E" w:rsidRDefault="004A3174" w:rsidP="00C9085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9085E">
            <w:rPr>
              <w:rStyle w:val="ad"/>
              <w:sz w:val="20"/>
              <w:szCs w:val="20"/>
            </w:rPr>
            <w:t xml:space="preserve">Стр. </w:t>
          </w:r>
          <w:r w:rsidR="006735DF" w:rsidRPr="00C9085E">
            <w:rPr>
              <w:rStyle w:val="ad"/>
              <w:sz w:val="20"/>
              <w:szCs w:val="20"/>
            </w:rPr>
            <w:fldChar w:fldCharType="begin"/>
          </w:r>
          <w:r w:rsidRPr="00C9085E">
            <w:rPr>
              <w:rStyle w:val="ad"/>
              <w:sz w:val="20"/>
              <w:szCs w:val="20"/>
            </w:rPr>
            <w:instrText xml:space="preserve">PAGE  </w:instrText>
          </w:r>
          <w:r w:rsidR="006735DF" w:rsidRPr="00C9085E">
            <w:rPr>
              <w:rStyle w:val="ad"/>
              <w:sz w:val="20"/>
              <w:szCs w:val="20"/>
            </w:rPr>
            <w:fldChar w:fldCharType="separate"/>
          </w:r>
          <w:r w:rsidR="00AB01D6">
            <w:rPr>
              <w:rStyle w:val="ad"/>
              <w:noProof/>
              <w:sz w:val="20"/>
              <w:szCs w:val="20"/>
            </w:rPr>
            <w:t>1</w:t>
          </w:r>
          <w:r w:rsidR="006735DF" w:rsidRPr="00C9085E">
            <w:rPr>
              <w:rStyle w:val="ad"/>
              <w:sz w:val="20"/>
              <w:szCs w:val="20"/>
            </w:rPr>
            <w:fldChar w:fldCharType="end"/>
          </w:r>
          <w:r w:rsidRPr="00C9085E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B01D6" w:rsidRPr="00AB01D6">
              <w:rPr>
                <w:rStyle w:val="ad"/>
                <w:noProof/>
                <w:sz w:val="20"/>
              </w:rPr>
              <w:t>2</w:t>
            </w:r>
          </w:fldSimple>
          <w:r w:rsidRPr="00C9085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A3174" w:rsidRPr="004D77C1" w:rsidRDefault="00E22B17" w:rsidP="00E22B17">
    <w:pPr>
      <w:pStyle w:val="ac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50C" w:rsidRDefault="002B550C" w:rsidP="0076042D">
      <w:pPr>
        <w:pStyle w:val="a9"/>
      </w:pPr>
      <w:r>
        <w:separator/>
      </w:r>
    </w:p>
  </w:footnote>
  <w:footnote w:type="continuationSeparator" w:id="0">
    <w:p w:rsidR="002B550C" w:rsidRDefault="002B550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8;  11091/015, 11091/015-1А (11091/015), 11091/015-2А (11091/015), 11091/015-3А (11091/015), 11091/015-4А (11091/015), 11091/015-5А (11091/015), 11091/015-6А (11091/015), 11091/015-7А (11091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at_rab" w:val="Iб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8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Микроклимат"/>
    <w:docVar w:name="fac_name2" w:val="Микроклимат"/>
    <w:docVar w:name="facid" w:val="11"/>
    <w:docVar w:name="fact_adr" w:val="   "/>
    <w:docVar w:name="factor_guid" w:val="CA76E71C9268454186B65A929930E202"/>
    <w:docVar w:name="fill_date" w:val="24.11.2016"/>
    <w:docVar w:name="hlp" w:val="3"/>
    <w:docVar w:name="izm_date" w:val="18.11.2016"/>
    <w:docVar w:name="izm_metod" w:val="    "/>
    <w:docVar w:name="izm_nd_new" w:val="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_x000D_- Руководство по эксплуатации прибора контроля параметров воздушной среды Метеометра МЭС-200А ЯВША.416311.003 РЭ;_x000D_- Руководство по эксплуатации Метеоскоп-М БВЕК. 43 1110.04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5-3А (11091/015)- М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0765B0D3F8D432686D7DC2018A765F1"/>
    <w:docVar w:name="rm_id" w:val="141"/>
    <w:docVar w:name="rm_name" w:val=" Фельдшер-лаборант "/>
    <w:docVar w:name="rm_number" w:val=" 11091/015-3А (11091/015) "/>
    <w:docVar w:name="si_guids" w:val="A100E4EED63A4988854A1731CEE34097@32212@16.02.2015@16.02.2017~82D8382AB0BF4706816A35B073B802A1@32212@16.02.2015@16.02.2017"/>
    <w:docVar w:name="sign_date" w:val="   "/>
    <w:docVar w:name="struct_info" w:val="    "/>
    <w:docVar w:name="template" w:val="micro_prg_sout.dot"/>
    <w:docVar w:name="timesmena" w:val="360"/>
    <w:docVar w:name="tools" w:val=" Питательные среды "/>
    <w:docVar w:name="version" w:val="51"/>
    <w:docVar w:name="zona_name" w:val="Лаборатория"/>
    <w:docVar w:name="zona_time" w:val="100"/>
    <w:docVar w:name="zona1_cat_rab" w:val="Iб"/>
    <w:docVar w:name="zona1_poza" w:val="0"/>
    <w:docVar w:name="zona1_type" w:val="1"/>
  </w:docVars>
  <w:rsids>
    <w:rsidRoot w:val="004340C0"/>
    <w:rsid w:val="00025683"/>
    <w:rsid w:val="00046815"/>
    <w:rsid w:val="00053C61"/>
    <w:rsid w:val="0005566C"/>
    <w:rsid w:val="000D1F5B"/>
    <w:rsid w:val="00107AB2"/>
    <w:rsid w:val="00110025"/>
    <w:rsid w:val="001429B1"/>
    <w:rsid w:val="001607C8"/>
    <w:rsid w:val="001F4D8D"/>
    <w:rsid w:val="00234932"/>
    <w:rsid w:val="002B550C"/>
    <w:rsid w:val="002E55C6"/>
    <w:rsid w:val="00305B2F"/>
    <w:rsid w:val="00360126"/>
    <w:rsid w:val="00367816"/>
    <w:rsid w:val="00380D9D"/>
    <w:rsid w:val="003876C3"/>
    <w:rsid w:val="003C24DB"/>
    <w:rsid w:val="00402CAC"/>
    <w:rsid w:val="004340C0"/>
    <w:rsid w:val="00444410"/>
    <w:rsid w:val="004A3174"/>
    <w:rsid w:val="004A47AD"/>
    <w:rsid w:val="004C4DB2"/>
    <w:rsid w:val="004D77C1"/>
    <w:rsid w:val="005118A9"/>
    <w:rsid w:val="00563E94"/>
    <w:rsid w:val="00574BF5"/>
    <w:rsid w:val="00576095"/>
    <w:rsid w:val="00596A30"/>
    <w:rsid w:val="005A3A36"/>
    <w:rsid w:val="005B466C"/>
    <w:rsid w:val="005B7FE8"/>
    <w:rsid w:val="005C0A9A"/>
    <w:rsid w:val="00671144"/>
    <w:rsid w:val="006735DF"/>
    <w:rsid w:val="0069682B"/>
    <w:rsid w:val="006C28B3"/>
    <w:rsid w:val="007049EB"/>
    <w:rsid w:val="00710271"/>
    <w:rsid w:val="00717C9F"/>
    <w:rsid w:val="0073390B"/>
    <w:rsid w:val="0076042D"/>
    <w:rsid w:val="007D1852"/>
    <w:rsid w:val="007D2CEA"/>
    <w:rsid w:val="00801EA0"/>
    <w:rsid w:val="00830D59"/>
    <w:rsid w:val="00836037"/>
    <w:rsid w:val="00883461"/>
    <w:rsid w:val="008E68DE"/>
    <w:rsid w:val="0090588D"/>
    <w:rsid w:val="0092778A"/>
    <w:rsid w:val="009E5A18"/>
    <w:rsid w:val="00A12349"/>
    <w:rsid w:val="00A91908"/>
    <w:rsid w:val="00AA4551"/>
    <w:rsid w:val="00AA46ED"/>
    <w:rsid w:val="00AA4DCC"/>
    <w:rsid w:val="00AB01D6"/>
    <w:rsid w:val="00AD14A4"/>
    <w:rsid w:val="00AD7C32"/>
    <w:rsid w:val="00AF783E"/>
    <w:rsid w:val="00AF796F"/>
    <w:rsid w:val="00B628D2"/>
    <w:rsid w:val="00BA5029"/>
    <w:rsid w:val="00BC2F3C"/>
    <w:rsid w:val="00C02721"/>
    <w:rsid w:val="00C9085E"/>
    <w:rsid w:val="00CE3307"/>
    <w:rsid w:val="00D1572D"/>
    <w:rsid w:val="00D57B4C"/>
    <w:rsid w:val="00D76DF8"/>
    <w:rsid w:val="00D80C5B"/>
    <w:rsid w:val="00DB5302"/>
    <w:rsid w:val="00DD6B1F"/>
    <w:rsid w:val="00E124F4"/>
    <w:rsid w:val="00E22B17"/>
    <w:rsid w:val="00E36337"/>
    <w:rsid w:val="00E4397D"/>
    <w:rsid w:val="00EB72AD"/>
    <w:rsid w:val="00EC37A1"/>
    <w:rsid w:val="00EF3DC4"/>
    <w:rsid w:val="00F76072"/>
    <w:rsid w:val="00F82253"/>
    <w:rsid w:val="00FB001B"/>
    <w:rsid w:val="00FD16B8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4A3174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micr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micro_prg_sout.dot</Template>
  <TotalTime>0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2016-11-24T10:22:00Z</dcterms:created>
  <dcterms:modified xsi:type="dcterms:W3CDTF">2016-11-25T06:21:00Z</dcterms:modified>
</cp:coreProperties>
</file>